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услуги «Принятие на учет граждан в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 качестве нуждающихся в жилых 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помещениях, предоставляемых по 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договорам социального найма»</w:t>
      </w:r>
    </w:p>
    <w:p w:rsidR="002B7ED4" w:rsidRDefault="002B7ED4" w:rsidP="006C7072">
      <w:pPr>
        <w:ind w:firstLine="4820"/>
        <w:rPr>
          <w:sz w:val="28"/>
          <w:szCs w:val="28"/>
        </w:rPr>
      </w:pPr>
    </w:p>
    <w:p w:rsidR="002B7ED4" w:rsidRDefault="002B7ED4" w:rsidP="006C7072">
      <w:pPr>
        <w:ind w:firstLine="4820"/>
        <w:rPr>
          <w:sz w:val="28"/>
          <w:szCs w:val="28"/>
        </w:rPr>
      </w:pPr>
    </w:p>
    <w:p w:rsidR="002B7ED4" w:rsidRPr="002143E8" w:rsidRDefault="002B7ED4" w:rsidP="006C7072">
      <w:pPr>
        <w:ind w:firstLine="4820"/>
        <w:rPr>
          <w:sz w:val="28"/>
          <w:szCs w:val="28"/>
        </w:rPr>
      </w:pPr>
      <w:r w:rsidRPr="002143E8">
        <w:rPr>
          <w:sz w:val="28"/>
          <w:szCs w:val="28"/>
        </w:rPr>
        <w:t xml:space="preserve">Главе 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B7ED4" w:rsidRDefault="002B7ED4" w:rsidP="006C7072">
      <w:pPr>
        <w:ind w:firstLine="4820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 w:rsidRPr="002143E8">
        <w:rPr>
          <w:sz w:val="28"/>
          <w:szCs w:val="28"/>
        </w:rPr>
        <w:t xml:space="preserve"> </w:t>
      </w:r>
    </w:p>
    <w:p w:rsidR="002B7ED4" w:rsidRPr="00D34419" w:rsidRDefault="002B7ED4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_______________________________</w:t>
      </w:r>
    </w:p>
    <w:p w:rsidR="002B7ED4" w:rsidRPr="00D34419" w:rsidRDefault="002B7ED4" w:rsidP="006C70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</w:t>
      </w:r>
      <w:r w:rsidRPr="00D34419">
        <w:rPr>
          <w:sz w:val="28"/>
          <w:szCs w:val="28"/>
        </w:rPr>
        <w:t>___________________________</w:t>
      </w:r>
    </w:p>
    <w:p w:rsidR="002B7ED4" w:rsidRPr="00D34419" w:rsidRDefault="002B7ED4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8"/>
          <w:szCs w:val="28"/>
        </w:rPr>
        <w:t xml:space="preserve">    </w:t>
      </w:r>
      <w:r w:rsidRPr="00D34419">
        <w:rPr>
          <w:sz w:val="20"/>
          <w:szCs w:val="20"/>
        </w:rPr>
        <w:t>(ФИО заявителя,  почтовый адрес</w:t>
      </w:r>
    </w:p>
    <w:p w:rsidR="002B7ED4" w:rsidRPr="00D34419" w:rsidRDefault="002B7ED4" w:rsidP="006C707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Pr="00D34419">
        <w:rPr>
          <w:sz w:val="20"/>
          <w:szCs w:val="20"/>
        </w:rPr>
        <w:t>__________________________________</w:t>
      </w:r>
      <w:r>
        <w:rPr>
          <w:sz w:val="20"/>
          <w:szCs w:val="20"/>
        </w:rPr>
        <w:t>_______</w:t>
      </w:r>
      <w:r w:rsidRPr="00D34419">
        <w:rPr>
          <w:sz w:val="20"/>
          <w:szCs w:val="20"/>
        </w:rPr>
        <w:t>____</w:t>
      </w:r>
    </w:p>
    <w:p w:rsidR="002B7ED4" w:rsidRPr="00D34419" w:rsidRDefault="002B7ED4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2B7ED4" w:rsidRPr="00D34419" w:rsidRDefault="002B7ED4" w:rsidP="00D34419">
      <w:pPr>
        <w:ind w:firstLine="5245"/>
        <w:jc w:val="both"/>
        <w:rPr>
          <w:sz w:val="28"/>
          <w:szCs w:val="28"/>
        </w:rPr>
      </w:pPr>
    </w:p>
    <w:p w:rsidR="002B7ED4" w:rsidRPr="00D34419" w:rsidRDefault="002B7ED4" w:rsidP="00D34419">
      <w:pPr>
        <w:ind w:left="5529" w:hanging="1"/>
        <w:rPr>
          <w:sz w:val="28"/>
          <w:szCs w:val="28"/>
        </w:rPr>
      </w:pPr>
    </w:p>
    <w:p w:rsidR="002B7ED4" w:rsidRPr="00D34419" w:rsidRDefault="002B7ED4" w:rsidP="00D34419">
      <w:pPr>
        <w:jc w:val="center"/>
        <w:rPr>
          <w:sz w:val="28"/>
          <w:szCs w:val="28"/>
        </w:rPr>
      </w:pPr>
    </w:p>
    <w:p w:rsidR="002B7ED4" w:rsidRPr="00D34419" w:rsidRDefault="002B7ED4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2B7ED4" w:rsidRDefault="002B7ED4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>
        <w:rPr>
          <w:sz w:val="28"/>
          <w:szCs w:val="28"/>
        </w:rPr>
        <w:t xml:space="preserve">результата предоставления </w:t>
      </w:r>
    </w:p>
    <w:p w:rsidR="002B7ED4" w:rsidRPr="00D34419" w:rsidRDefault="002B7ED4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2B7ED4" w:rsidRPr="00D34419" w:rsidRDefault="002B7ED4" w:rsidP="00D34419">
      <w:pPr>
        <w:ind w:firstLine="540"/>
        <w:jc w:val="both"/>
        <w:rPr>
          <w:sz w:val="28"/>
          <w:szCs w:val="28"/>
        </w:rPr>
      </w:pPr>
    </w:p>
    <w:p w:rsidR="002B7ED4" w:rsidRPr="00D34419" w:rsidRDefault="002B7ED4" w:rsidP="00444E7E">
      <w:pPr>
        <w:ind w:left="550" w:firstLine="868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Прошу выдать дубликат </w:t>
      </w:r>
      <w:bookmarkStart w:id="0" w:name="_GoBack"/>
      <w:bookmarkEnd w:id="0"/>
      <w:r w:rsidRPr="00D34419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администрации муниципального образования Белореченский район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 от  "______" ________ 20___ г. № ____</w:t>
      </w:r>
    </w:p>
    <w:p w:rsidR="002B7ED4" w:rsidRPr="00D34419" w:rsidRDefault="002B7ED4" w:rsidP="00D34419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 .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2B7ED4" w:rsidRDefault="002B7ED4" w:rsidP="00D34419">
      <w:pPr>
        <w:ind w:left="567"/>
        <w:jc w:val="both"/>
        <w:rPr>
          <w:sz w:val="28"/>
          <w:szCs w:val="28"/>
        </w:rPr>
      </w:pPr>
    </w:p>
    <w:p w:rsidR="002B7ED4" w:rsidRPr="00D34419" w:rsidRDefault="002B7ED4" w:rsidP="00474535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"______" ________________ 20_____ г.</w:t>
      </w:r>
    </w:p>
    <w:p w:rsidR="002B7ED4" w:rsidRPr="00617C4C" w:rsidRDefault="002B7ED4" w:rsidP="00474535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2B7ED4" w:rsidRPr="00D34419" w:rsidRDefault="002B7ED4" w:rsidP="00D34419">
      <w:pPr>
        <w:ind w:left="567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      </w:t>
      </w:r>
      <w:r>
        <w:rPr>
          <w:sz w:val="28"/>
          <w:szCs w:val="28"/>
        </w:rPr>
        <w:t xml:space="preserve">                           </w:t>
      </w:r>
      <w:r w:rsidRPr="00D34419">
        <w:rPr>
          <w:sz w:val="28"/>
          <w:szCs w:val="28"/>
        </w:rPr>
        <w:t>_________________________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0"/>
          <w:szCs w:val="20"/>
        </w:rPr>
      </w:pPr>
      <w:r w:rsidRPr="00D34419">
        <w:rPr>
          <w:sz w:val="28"/>
          <w:szCs w:val="28"/>
        </w:rPr>
        <w:t xml:space="preserve">        </w:t>
      </w:r>
      <w:r w:rsidRPr="00D34419">
        <w:rPr>
          <w:sz w:val="20"/>
          <w:szCs w:val="20"/>
        </w:rPr>
        <w:t xml:space="preserve">(подпись)                                </w:t>
      </w:r>
      <w:r>
        <w:rPr>
          <w:sz w:val="20"/>
          <w:szCs w:val="20"/>
        </w:rPr>
        <w:t xml:space="preserve">                        </w:t>
      </w:r>
      <w:r w:rsidRPr="00D34419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                               </w:t>
      </w:r>
      <w:r w:rsidRPr="00D34419">
        <w:rPr>
          <w:sz w:val="20"/>
          <w:szCs w:val="20"/>
        </w:rPr>
        <w:t>(Ф.И.О.)</w:t>
      </w:r>
    </w:p>
    <w:p w:rsidR="002B7ED4" w:rsidRPr="00D34419" w:rsidRDefault="002B7ED4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2B7ED4" w:rsidRPr="00617C4C" w:rsidRDefault="002B7ED4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Pr="00617C4C" w:rsidRDefault="002B7ED4" w:rsidP="00D34419">
      <w:pPr>
        <w:rPr>
          <w:sz w:val="28"/>
          <w:szCs w:val="28"/>
          <w:highlight w:val="magenta"/>
        </w:rPr>
      </w:pPr>
    </w:p>
    <w:p w:rsidR="002B7ED4" w:rsidRDefault="002B7ED4"/>
    <w:sectPr w:rsidR="002B7ED4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ED4" w:rsidRDefault="002B7ED4">
      <w:r>
        <w:separator/>
      </w:r>
    </w:p>
  </w:endnote>
  <w:endnote w:type="continuationSeparator" w:id="0">
    <w:p w:rsidR="002B7ED4" w:rsidRDefault="002B7E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ED4" w:rsidRDefault="002B7ED4">
      <w:r>
        <w:separator/>
      </w:r>
    </w:p>
  </w:footnote>
  <w:footnote w:type="continuationSeparator" w:id="0">
    <w:p w:rsidR="002B7ED4" w:rsidRDefault="002B7E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ED4" w:rsidRDefault="002B7ED4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7ED4" w:rsidRDefault="002B7E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7ED4" w:rsidRDefault="002B7ED4" w:rsidP="00745A4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:rsidR="002B7ED4" w:rsidRDefault="002B7ED4" w:rsidP="00DA6CC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419"/>
    <w:rsid w:val="00037EFF"/>
    <w:rsid w:val="00086ACF"/>
    <w:rsid w:val="0018035A"/>
    <w:rsid w:val="002143E8"/>
    <w:rsid w:val="002B7ED4"/>
    <w:rsid w:val="00444E7E"/>
    <w:rsid w:val="00474535"/>
    <w:rsid w:val="004864A6"/>
    <w:rsid w:val="00617C4C"/>
    <w:rsid w:val="006C7072"/>
    <w:rsid w:val="00745A47"/>
    <w:rsid w:val="00851902"/>
    <w:rsid w:val="00877611"/>
    <w:rsid w:val="008B7637"/>
    <w:rsid w:val="00B32E29"/>
    <w:rsid w:val="00BB53AF"/>
    <w:rsid w:val="00BD3985"/>
    <w:rsid w:val="00C8494C"/>
    <w:rsid w:val="00D34419"/>
    <w:rsid w:val="00DA6CCA"/>
    <w:rsid w:val="00E62B9C"/>
    <w:rsid w:val="00EA2BB6"/>
    <w:rsid w:val="00F03513"/>
    <w:rsid w:val="00F54A6F"/>
    <w:rsid w:val="00F8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41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441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3441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200</Words>
  <Characters>1142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zaika</dc:creator>
  <cp:keywords/>
  <dc:description/>
  <cp:lastModifiedBy>popova</cp:lastModifiedBy>
  <cp:revision>3</cp:revision>
  <dcterms:created xsi:type="dcterms:W3CDTF">2020-10-28T14:02:00Z</dcterms:created>
  <dcterms:modified xsi:type="dcterms:W3CDTF">2020-11-06T10:48:00Z</dcterms:modified>
</cp:coreProperties>
</file>